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573B1" w14:textId="77777777" w:rsidR="00F31537" w:rsidRDefault="00F31537" w:rsidP="00F315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PYKE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594177B" w14:textId="77777777" w:rsidR="00F31537" w:rsidRDefault="00F31537" w:rsidP="00F31537">
      <w:pPr>
        <w:rPr>
          <w:rFonts w:ascii="Times New Roman" w:hAnsi="Times New Roman" w:cs="Times New Roman"/>
        </w:rPr>
      </w:pPr>
    </w:p>
    <w:p w14:paraId="2D559CC8" w14:textId="77777777" w:rsidR="00F31537" w:rsidRDefault="00F31537" w:rsidP="00F31537">
      <w:pPr>
        <w:rPr>
          <w:rFonts w:ascii="Times New Roman" w:hAnsi="Times New Roman" w:cs="Times New Roman"/>
        </w:rPr>
      </w:pPr>
    </w:p>
    <w:p w14:paraId="486C68FE" w14:textId="77777777" w:rsidR="00F31537" w:rsidRDefault="00F31537" w:rsidP="00F315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</w:rPr>
        <w:t>Pomflete</w:t>
      </w:r>
      <w:proofErr w:type="spellEnd"/>
      <w:r>
        <w:rPr>
          <w:rFonts w:ascii="Times New Roman" w:hAnsi="Times New Roman" w:cs="Times New Roman"/>
        </w:rPr>
        <w:t xml:space="preserve"> of Plymouth, Devon(q.v.).</w:t>
      </w:r>
    </w:p>
    <w:p w14:paraId="0204A4EE" w14:textId="77777777" w:rsidR="00F31537" w:rsidRDefault="00F31537" w:rsidP="00F315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22018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737EAF9" w14:textId="77777777" w:rsidR="00F31537" w:rsidRDefault="00F31537" w:rsidP="00F31537">
      <w:pPr>
        <w:rPr>
          <w:rFonts w:ascii="Times New Roman" w:hAnsi="Times New Roman" w:cs="Times New Roman"/>
        </w:rPr>
      </w:pPr>
    </w:p>
    <w:p w14:paraId="073E01E5" w14:textId="77777777" w:rsidR="00F31537" w:rsidRDefault="00F31537" w:rsidP="00F31537">
      <w:pPr>
        <w:rPr>
          <w:rFonts w:ascii="Times New Roman" w:hAnsi="Times New Roman" w:cs="Times New Roman"/>
        </w:rPr>
      </w:pPr>
    </w:p>
    <w:p w14:paraId="70DB5178" w14:textId="77777777" w:rsidR="00F31537" w:rsidRDefault="00F31537" w:rsidP="00F315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October 2018</w:t>
      </w:r>
    </w:p>
    <w:p w14:paraId="0E8998AB" w14:textId="77777777" w:rsidR="006B2F86" w:rsidRPr="00E71FC3" w:rsidRDefault="00F315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2B9B0" w14:textId="77777777" w:rsidR="00F31537" w:rsidRDefault="00F31537" w:rsidP="00E71FC3">
      <w:r>
        <w:separator/>
      </w:r>
    </w:p>
  </w:endnote>
  <w:endnote w:type="continuationSeparator" w:id="0">
    <w:p w14:paraId="69F3CEBA" w14:textId="77777777" w:rsidR="00F31537" w:rsidRDefault="00F3153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20AC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29590" w14:textId="77777777" w:rsidR="00F31537" w:rsidRDefault="00F31537" w:rsidP="00E71FC3">
      <w:r>
        <w:separator/>
      </w:r>
    </w:p>
  </w:footnote>
  <w:footnote w:type="continuationSeparator" w:id="0">
    <w:p w14:paraId="28D02076" w14:textId="77777777" w:rsidR="00F31537" w:rsidRDefault="00F3153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53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31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4D3D8"/>
  <w15:chartTrackingRefBased/>
  <w15:docId w15:val="{095AFC11-9B19-4826-93E2-6D7E15C0E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153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315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2018-11-17T20:51:00Z</dcterms:created>
  <dcterms:modified xsi:type="dcterms:W3CDTF">2018-11-17T20:51:00Z</dcterms:modified>
</cp:coreProperties>
</file>